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510057" w14:textId="451005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5A0DB5">
        <w:t>1</w:t>
      </w:r>
      <w:r w:rsidR="00590407">
        <w:t>3</w:t>
      </w:r>
      <w:r w:rsidRPr="006D2266" w:rsidR="00AE1F41">
        <w:t>. St-</w:t>
      </w:r>
      <w:r w:rsidR="00C90411">
        <w:t>3447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A0DB5">
        <w:t>1</w:t>
      </w:r>
      <w:r w:rsidR="00590407">
        <w:t>3</w:t>
      </w:r>
      <w:r w:rsidR="00884690">
        <w:t>. St</w:t>
      </w:r>
      <w:r w:rsidR="00B13065">
        <w:t>-</w:t>
      </w:r>
      <w:r w:rsidR="00C90411">
        <w:t>3447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90411" w:rsidP="00C9041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90411">
        <w:t>ZADRUGA BRANITELJA STUDIUM, zadruga za usluge, proizvodnju i trgovinu,</w:t>
      </w:r>
    </w:p>
    <w:p w:rsidR="00590407" w:rsidP="00C90411" w:rsidRDefault="00C90411">
      <w:pPr>
        <w:tabs>
          <w:tab w:val="left" w:pos="709"/>
        </w:tabs>
        <w:ind w:left="708"/>
        <w:jc w:val="both"/>
      </w:pPr>
      <w:r>
        <w:t xml:space="preserve">OIB: 29079798713, </w:t>
      </w:r>
      <w:r w:rsidRPr="00C90411">
        <w:t xml:space="preserve">Zagreb, </w:t>
      </w:r>
      <w:proofErr w:type="spellStart"/>
      <w:r w:rsidRPr="00C90411">
        <w:t>Prevoj</w:t>
      </w:r>
      <w:proofErr w:type="spellEnd"/>
      <w:r w:rsidRPr="00C90411">
        <w:t xml:space="preserve"> 23A</w:t>
      </w:r>
    </w:p>
    <w:p w:rsidR="00C90411" w:rsidP="00C90411" w:rsidRDefault="00C9041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56B59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56B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56B5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56B5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56B5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56B5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B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6B5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6B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6B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3447</izvorni_sadrzaj>
    <derivirana_varijabla naziv="DomainObject.Predmet.Broj_1">3447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St-3447/2022</izvorni_sadrzaj>
    <derivirana_varijabla naziv="DomainObject.Predmet.OznakaBroj_1">St-3447/2022</derivirana_varijabla>
  </DomainObject.Predmet.OznakaBroj>
  <DomainObject.Predmet.OznakaBrojOptuznogAkta>
    <izvorni_sadrzaj>04-06-22-5886</izvorni_sadrzaj>
    <derivirana_varijabla naziv="DomainObject.Predmet.OznakaBrojOptuznogAkta_1">04-06-22-5886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STUDIUM, zadruga za usluge, proizvodnju i trgovinu</izvorni_sadrzaj>
    <derivirana_varijabla naziv="DomainObject.Predmet.ProtustrankaFormated_1">  ZADRUGA BRANITELJA STUDIUM, zadruga za usluge, proizvodnju i trgovinu</derivirana_varijabla>
  </DomainObject.Predmet.ProtustrankaFormated>
  <DomainObject.Predmet.ProtustrankaFormatedOIB>
    <izvorni_sadrzaj>  ZADRUGA BRANITELJA STUDIUM, zadruga za usluge, proizvodnju i trgovinu, OIB 29079798713</izvorni_sadrzaj>
    <derivirana_varijabla naziv="DomainObject.Predmet.ProtustrankaFormatedOIB_1">  ZADRUGA BRANITELJA STUDIUM, zadruga za usluge, proizvodnju i trgovinu, OIB 29079798713</derivirana_varijabla>
  </DomainObject.Predmet.ProtustrankaFormatedOIB>
  <DomainObject.Predmet.ProtustrankaFormatedWithAdress>
    <izvorni_sadrzaj> ZADRUGA BRANITELJA STUDIUM, zadruga za usluge, proizvodnju i trgovinu, Prevoj 23 A, 10000 Zagreb</izvorni_sadrzaj>
    <derivirana_varijabla naziv="DomainObject.Predmet.ProtustrankaFormatedWithAdress_1"> ZADRUGA BRANITELJA STUDIUM, zadruga za usluge, proizvodnju i trgovinu, Prevoj 23 A, 10000 Zagreb</derivirana_varijabla>
  </DomainObject.Predmet.ProtustrankaFormatedWithAdress>
  <DomainObject.Predmet.ProtustrankaFormatedWithAdressOIB>
    <izvorni_sadrzaj> ZADRUGA BRANITELJA STUDIUM, zadruga za usluge, proizvodnju i trgovinu, OIB 29079798713, Prevoj 23 A, 10000 Zagreb</izvorni_sadrzaj>
    <derivirana_varijabla naziv="DomainObject.Predmet.ProtustrankaFormatedWithAdressOIB_1"> ZADRUGA BRANITELJA STUDIUM, zadruga za usluge, proizvodnju i trgovinu, OIB 29079798713, Prevoj 23 A, 10000 Zagreb</derivirana_varijabla>
  </DomainObject.Predmet.ProtustrankaFormatedWithAdressOIB>
  <DomainObject.Predmet.ProtustrankaWithAdress>
    <izvorni_sadrzaj>ZADRUGA BRANITELJA STUDIUM, zadruga za usluge, proizvodnju i trgovinu Prevoj 23 A, 10000 Zagreb</izvorni_sadrzaj>
    <derivirana_varijabla naziv="DomainObject.Predmet.ProtustrankaWithAdress_1">ZADRUGA BRANITELJA STUDIUM, zadruga za usluge, proizvodnju i trgovinu Prevoj 23 A, 10000 Zagreb</derivirana_varijabla>
  </DomainObject.Predmet.ProtustrankaWithAdress>
  <DomainObject.Predmet.ProtustrankaWithAdressOIB>
    <izvorni_sadrzaj>ZADRUGA BRANITELJA STUDIUM, zadruga za usluge, proizvodnju i trgovinu, OIB 29079798713, Prevoj 23 A, 10000 Zagreb</izvorni_sadrzaj>
    <derivirana_varijabla naziv="DomainObject.Predmet.ProtustrankaWithAdressOIB_1">ZADRUGA BRANITELJA STUDIUM, zadruga za usluge, proizvodnju i trgovinu, OIB 29079798713, Prevoj 23 A, 10000 Zagreb</derivirana_varijabla>
  </DomainObject.Predmet.ProtustrankaWithAdressOIB>
  <DomainObject.Predmet.ProtustrankaNazivFormated>
    <izvorni_sadrzaj>ZADRUGA BRANITELJA STUDIUM, zadruga za usluge, proizvodnju i trgovinu</izvorni_sadrzaj>
    <derivirana_varijabla naziv="DomainObject.Predmet.ProtustrankaNazivFormated_1">ZADRUGA BRANITELJA STUDIUM, zadruga za usluge, proizvodnju i trgovinu</derivirana_varijabla>
  </DomainObject.Predmet.ProtustrankaNazivFormated>
  <DomainObject.Predmet.ProtustrankaNazivFormatedOIB>
    <izvorni_sadrzaj>ZADRUGA BRANITELJA STUDIUM, zadruga za usluge, proizvodnju i trgovinu, OIB 29079798713</izvorni_sadrzaj>
    <derivirana_varijabla naziv="DomainObject.Predmet.ProtustrankaNazivFormatedOIB_1">ZADRUGA BRANITELJA STUDIUM, zadruga za usluge, proizvodnju i trgovinu, OIB 29079798713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BRANITELJA STUDIUM, zadruga za usluge, proizvodnju i trgovinu</item>
    </izvorni_sadrzaj>
    <derivirana_varijabla naziv="DomainObject.Predmet.ProtuStrankaListFormated_1">
      <item>ZADRUGA BRANITELJA STUDIUM, zadruga za usluge, proizvodnju i trgovinu</item>
    </derivirana_varijabla>
  </DomainObject.Predmet.ProtuStrankaListFormated>
  <DomainObject.Predmet.ProtuStrankaListFormatedOIB>
    <izvorni_sadrzaj>
      <item>ZADRUGA BRANITELJA STUDIUM, zadruga za usluge, proizvodnju i trgovinu, OIB 29079798713</item>
    </izvorni_sadrzaj>
    <derivirana_varijabla naziv="DomainObject.Predmet.ProtuStrankaListFormatedOIB_1">
      <item>ZADRUGA BRANITELJA STUDIUM, zadruga za usluge, proizvodnju i trgovinu, OIB 29079798713</item>
    </derivirana_varijabla>
  </DomainObject.Predmet.ProtuStrankaListFormatedOIB>
  <DomainObject.Predmet.ProtuStrankaListFormatedWithAdress>
    <izvorni_sadrzaj>
      <item>ZADRUGA BRANITELJA STUDIUM, zadruga za usluge, proizvodnju i trgovinu, Prevoj 23 A, 10000 Zagreb</item>
    </izvorni_sadrzaj>
    <derivirana_varijabla naziv="DomainObject.Predmet.ProtuStrankaListFormatedWithAdress_1">
      <item>ZADRUGA BRANITELJA STUDIUM, zadruga za usluge, proizvodnju i trgovinu, Prevoj 23 A, 10000 Zagreb</item>
    </derivirana_varijabla>
  </DomainObject.Predmet.ProtuStrankaListFormatedWithAdress>
  <DomainObject.Predmet.ProtuStrankaListFormatedWithAdressOIB>
    <izvorni_sadrzaj>
      <item>ZADRUGA BRANITELJA STUDIUM, zadruga za usluge, proizvodnju i trgovinu, OIB 29079798713, Prevoj 23 A, 10000 Zagreb</item>
    </izvorni_sadrzaj>
    <derivirana_varijabla naziv="DomainObject.Predmet.ProtuStrankaListFormatedWithAdressOIB_1">
      <item>ZADRUGA BRANITELJA STUDIUM, zadruga za usluge, proizvodnju i trgovinu, OIB 29079798713, Prevoj 23 A, 10000 Zagreb</item>
    </derivirana_varijabla>
  </DomainObject.Predmet.ProtuStrankaListFormatedWithAdressOIB>
  <DomainObject.Predmet.ProtuStrankaListNazivFormated>
    <izvorni_sadrzaj>
      <item>ZADRUGA BRANITELJA STUDIUM, zadruga za usluge, proizvodnju i trgovinu</item>
    </izvorni_sadrzaj>
    <derivirana_varijabla naziv="DomainObject.Predmet.ProtuStrankaListNazivFormated_1">
      <item>ZADRUGA BRANITELJA STUDIUM, zadruga za usluge, proizvodnju i trgovinu</item>
    </derivirana_varijabla>
  </DomainObject.Predmet.ProtuStrankaListNazivFormated>
  <DomainObject.Predmet.ProtuStrankaListNazivFormatedOIB>
    <izvorni_sadrzaj>
      <item>ZADRUGA BRANITELJA STUDIUM, zadruga za usluge, proizvodnju i trgovinu, OIB 29079798713</item>
    </izvorni_sadrzaj>
    <derivirana_varijabla naziv="DomainObject.Predmet.ProtuStrankaListNazivFormatedOIB_1">
      <item>ZADRUGA BRANITELJA STUDIUM, zadruga za usluge, proizvodnju i trgovinu, OIB 29079798713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BRANITELJA STUDIUM, zadruga za usluge, proizvodnju i trgovinu</izvorni_sadrzaj>
    <derivirana_varijabla naziv="DomainObject.Predmet.ProtustrankaIDrugi_1">ZADRUGA BRANITELJA STUDIUM, zadruga za usluge, proizvodnju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ZADRUGA BRANITELJA STUDIUM, zadruga za usluge, proizvodnju i trgovinu, OIB 29079798713, Prevoj 23 A, 10000 Zagreb</izvorni_sadrzaj>
    <derivirana_varijabla naziv="DomainObject.Predmet.ProtustrankaIDrugiAdressOIB_1">ZADRUGA BRANITELJA STUDIUM, zadruga za usluge, proizvodnju i trgovinu, OIB 29079798713, Prevoj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BRANITELJA STUDIUM, zadruga za usluge, proizvodnju i trgovinu</item>
      <item>Financijska agencija</item>
    </izvorni_sadrzaj>
    <derivirana_varijabla naziv="DomainObject.Predmet.SudioniciListNaziv_1">
      <item>ZADRUGA BRANITELJA STUDIUM, zadruga za usluge, proizvodnju i trgovinu</item>
      <item>Financijska agencija</item>
    </derivirana_varijabla>
  </DomainObject.Predmet.SudioniciListNaziv>
  <DomainObject.Predmet.SudioniciListAdressOIB>
    <izvorni_sadrzaj>
      <item>ZADRUGA BRANITELJA STUDIUM, zadruga za usluge, proizvodnju i trgovinu, OIB 29079798713, Prevoj 23 A,10000 Zagreb</item>
      <item>Financijska agencija, OIB 85821130368, TRG SVIBANJSKIH ŽRTAVA 1995. 1,10000 Zagreb</item>
    </izvorni_sadrzaj>
    <derivirana_varijabla naziv="DomainObject.Predmet.SudioniciListAdressOIB_1">
      <item>ZADRUGA BRANITELJA STUDIUM, zadruga za usluge, proizvodnju i trgovinu, OIB 29079798713, Prevoj 23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29079798713</item>
      <item>, OIB 85821130368</item>
    </izvorni_sadrzaj>
    <derivirana_varijabla naziv="DomainObject.Predmet.SudioniciListNazivOIB_1">
      <item>, OIB 29079798713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838</properties:Characters>
  <properties:Lines>46</properties:Lines>
  <properties:Paragraphs>25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2023-03-15T11:44:00Z</cp:lastPrinted>
  <dcterms:modified xmlns:xsi="http://www.w3.org/2001/XMLSchema-instance" xsi:type="dcterms:W3CDTF">2023-03-15T11:45:00Z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